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Я нашёл все свои самые глубинные убеждения, которые есть у всех людей. Эти убеждения абсолютно ни на чём не основаны. Они забвенно воспринимаются всеми людьми как аксиомы и никто никогда даже не задумывается о них. Эти убеждения являются причиной абсолютно всех негативных эмоций и чувств. На базе этих убеждений строится вся жизнь любого человека, все вторичные убеждения строятся на базе этих базовых убеждений. Поскольку базовые убеждения никто никогда не пересматривает, то они всегда создают ощущение у людей, что их вторичные убеждения имеют какое-то основание.</w:t>
        <w:br/>
        <w:t xml:space="preserve">   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 xml:space="preserve">Абсолютно все люди убеждены в том, что не основано ни на чём. </w:t>
        <w:br/>
        <w:t xml:space="preserve">Эти убеждения имеют характер «требований» к себе, другим, вещам, жизни. Из-за этих жёстких требований в формате «обязательно должен» возникают все негативные эмоции и чувства у людей. Так же это требование создаёт у человека потребность сделать/получить то, что он «обязательно должен». В общем если эти убеждения это корень, то вся жизнь происходит выше, над ними. Люди не думают о корне своих проблем, они живут на поверхности, там где всё «сложно» и «запутано» и думают что это жизнь, но они не понимают, что всё что они видят на своём уровне, все эти эмоции, чувства, страдания, проблемы всё это порождено их глубинными убеждениями требующие что-то от них. </w:t>
        <w:br/>
        <w:br/>
        <w:t xml:space="preserve">Есть мысль, что возможно у других людей эти убеждения основываются на их наблюдениях. Но тогда у меня вопрос к ним, а на чём основываются их наблюдения? Правильно, ни на чём. </w:t>
        <w:br/>
        <w:br/>
        <w:t>В общем так на вскидку у меня получается такая картина:</w:t>
        <w:br/>
        <w:t xml:space="preserve">1. Первый уровень. Сначала идёт поверхностный уровень, это уровень на котором обитает большинство людей. Это уровень эмоций, чувств, желаний, потребностей, проблем и всего что обычно бывает в жизни каждого человека. Да ещё я забыл, что на этом уровне находятся все поверхностные убеждения, мировозрение, мораль, принципы и т. д. Все убеждения, мораль, мировозрения всех людей это мега поверхностный слой, это просто проэкция созданная глубинными убеждениями. Всё что на этом уровне основывается на том что ниже. Никто никогда не думает о том, что ниже, все думают на этом уровне и на этом уровне всё кажется имеет какое-то основание. Назовём этот уровень матрицей. Люди не понимают что они живут в мире который полностью создан искусственно ничем не обоснованными глубинными убеждениями. </w:t>
      </w:r>
      <w:r>
        <w:rPr>
          <w:rFonts w:ascii="Calibri" w:hAnsi="Calibri"/>
          <w:lang w:val="ru-RU"/>
        </w:rPr>
        <w:t>Все мировоззрения и верования людей это вера в слова описывающие их эмоции и чувства, которые им создают их глубинные убеждения типа «обязательно должен». Тоесть когда человек говорит «это плохо» он описывает свои эмоции и чувства по этому поводу, но эти эмоции и чувства созданы его глубинными убеждениями, которые ни на чём не основаны. Люди верят в эти описания, потому что верят в наблюдение чувств и эмоций.</w:t>
      </w:r>
      <w:r>
        <w:rPr>
          <w:rFonts w:ascii="Calibri" w:hAnsi="Calibri"/>
        </w:rPr>
        <w:br/>
        <w:t xml:space="preserve">2. Второй уровень. Потом глубже идут те самые фундаментальные, самые глубинные убеждения которые своим существованием создают всё, что выше, всю жизнь обычного человека. Это такой уровень убеждения, глубже которого нет ничего, и именно поэтому это убеждение не основано ни на каком другом убеждении, оно просто взято из ниоткуда, когда то давно все в это поверили и повторяют друг за другом, даже не задумываясь. </w:t>
        <w:br/>
        <w:t xml:space="preserve">3. Третий уровень. Дальше идут наблюдения, чувства и ощущения людей. Это база с которой всё начинается. Это единственное что стоит за глубинными убеждениями и возможно вера людей в свои наблюдения, ощущения и чувства это то, что поддерживает веру людей в свои базовые глубинные убеждения и следовательно во всё, что выше, люди тоже верят, как в истину. Тоесть глубинные убеждения людей основываются на их наблюдениях, ощущениях и чувствах. Только они не осознают что их наблюдения, ощущения и чувства сами по себе ни на чём не основаны, поэтому они не могут быть основанием для их убеждений. Об этом третьем уровне никто в мире вообще никогда не задумывался кроме самых «отбитых» философов типа меня. Поскольку у меня уже давно пропала вера в свои наблюдения, чувства, ощущения то у меня этот уровень никак не является основанием для второго уровня. У меня этого уровня уже давно нету, поэтому для меня очевидно отсуствие каких либо оснований для убеждений второго уровня. И когда я лишился убеждений второго уровня, абсолютно все психологических проблемы сразу исчезли. </w:t>
        <w:br/>
        <w:br/>
      </w:r>
      <w:r>
        <w:rPr>
          <w:rFonts w:ascii="Calibri" w:hAnsi="Calibri"/>
        </w:rPr>
        <w:t>1. Человек по умолчанию верит в свои наблюдения/ощущения/чувства и слова описывающие это.</w:t>
        <w:br/>
        <w:t xml:space="preserve">2. В какой-то момент у человека появляются ниначём не основанные убеждения, бессознательно скопированные с других людей и эти убеждения создают человеку новые чувства, которых не было раньше и появляются эмоции. </w:t>
        <w:br/>
        <w:t>3. Дальше человек верит во все чувства и эмоции созданные убеждениями.</w:t>
        <w:br/>
        <w:t>4. Дальше человек создаёт у себя описание себя и своих потребностей основываясь на своих чувствах и эмоциях и создаёт себе гайд, как удовлетворять свои потребности созданные убеждениями. Любое убеждение/требование это потребность.</w:t>
        <w:br/>
        <w:br/>
        <w:t>1. Единственный вид убеждений, который существует у людей, это убеждение, что что-то обязательно должно/</w:t>
      </w:r>
      <w:r>
        <w:rPr>
          <w:rFonts w:ascii="Calibri" w:hAnsi="Calibri"/>
        </w:rPr>
        <w:t>не должно</w:t>
      </w:r>
      <w:r>
        <w:rPr>
          <w:rFonts w:ascii="Calibri" w:hAnsi="Calibri"/>
        </w:rPr>
        <w:t xml:space="preserve"> быть. А что конкретно должно/не должно быть это уже не важно, люди напридумывали миллион вещей что должно/не должно быть.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lang w:val="ru-RU"/>
        </w:rPr>
        <w:t>2. Единственный выбор касаемо убеждений/</w:t>
      </w:r>
      <w:r>
        <w:rPr>
          <w:rFonts w:ascii="Calibri" w:hAnsi="Calibri"/>
          <w:lang w:val="ru-RU"/>
        </w:rPr>
        <w:t>требований</w:t>
      </w:r>
      <w:r>
        <w:rPr>
          <w:rFonts w:ascii="Calibri" w:hAnsi="Calibri"/>
          <w:lang w:val="ru-RU"/>
        </w:rPr>
        <w:t xml:space="preserve"> такой, у тебя либо есть убеждение/</w:t>
      </w:r>
      <w:r>
        <w:rPr>
          <w:rFonts w:ascii="Calibri" w:hAnsi="Calibri"/>
          <w:lang w:val="ru-RU"/>
        </w:rPr>
        <w:t>требование</w:t>
      </w:r>
      <w:r>
        <w:rPr>
          <w:rFonts w:ascii="Calibri" w:hAnsi="Calibri"/>
          <w:lang w:val="ru-RU"/>
        </w:rPr>
        <w:t>, что что-то обязательно должно/не должно быть, либо у тебя нет такого убеждени</w:t>
      </w:r>
      <w:r>
        <w:rPr>
          <w:rFonts w:ascii="Calibri" w:hAnsi="Calibri"/>
          <w:lang w:val="ru-RU"/>
        </w:rPr>
        <w:t>я/требования</w:t>
      </w:r>
      <w:r>
        <w:rPr>
          <w:rFonts w:ascii="Calibri" w:hAnsi="Calibri"/>
          <w:lang w:val="ru-RU"/>
        </w:rPr>
        <w:t xml:space="preserve">. </w:t>
        <w:br/>
        <w:br/>
        <w:t xml:space="preserve">Так теперь я наконецто покажу чтоже это за самые глубинные убеждения/требования всех людей на планете, в которые все неосознанно верят без каких либо на то оснований и что создаёт огромное количество проблем в их жизни. Я буду идти по порядку важности, все эти убеждения связаны друг с другом. </w:t>
      </w:r>
      <w:r>
        <w:rPr>
          <w:rFonts w:ascii="Calibri" w:hAnsi="Calibri"/>
          <w:lang w:val="ru-RU"/>
        </w:rPr>
        <w:t>Читайте следующие файлы по порядку осознавая каждую строчку и избавляясь от убеждений один за другим до последнего.</w:t>
      </w:r>
      <w:r>
        <w:rPr>
          <w:rFonts w:ascii="Calibri" w:hAnsi="Calibri"/>
          <w:lang w:val="ru-RU"/>
        </w:rPr>
        <w:br/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roman"/>
    <w:pitch w:val="variable"/>
  </w:font>
  <w:font w:name="Calibri"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2"/>
    <w:next w:val="BodyText"/>
    <w:qFormat/>
    <w:pPr>
      <w:numPr>
        <w:ilvl w:val="0"/>
        <w:numId w:val="2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Style12"/>
    <w:next w:val="BodyText"/>
    <w:qFormat/>
    <w:pPr>
      <w:numPr>
        <w:ilvl w:val="1"/>
        <w:numId w:val="2"/>
      </w:numPr>
      <w:spacing w:before="200" w:after="120"/>
      <w:outlineLvl w:val="1"/>
    </w:pPr>
    <w:rPr>
      <w:b/>
      <w:bCs/>
      <w:sz w:val="32"/>
      <w:szCs w:val="32"/>
    </w:rPr>
  </w:style>
  <w:style w:type="character" w:styleId="LineNumber">
    <w:name w:val="Line Number"/>
    <w:rPr/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22</TotalTime>
  <Application>LibreOffice/24.2.1.2$Windows_X86_64 LibreOffice_project/db4def46b0453cc22e2d0305797cf981b68ef5ac</Application>
  <AppVersion>15.0000</AppVersion>
  <Pages>2</Pages>
  <Words>859</Words>
  <Characters>4786</Characters>
  <CharactersWithSpaces>5659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2026-03-22T05:39:38Z</dcterms:created>
  <dc:creator/>
  <dc:description/>
  <dc:language>ru-RU</dc:language>
  <cp:lastModifiedBy/>
  <dcterms:modified xsi:type="dcterms:W3CDTF">2026-03-22T06:12:58Z</dcterms:modified>
  <cp:revision>6</cp:revision>
  <dc:subject/>
  <dc:title>Calibri</dc:title>
</cp:coreProperties>
</file>